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Gedling</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Gedling</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Gedling</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Gedling</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Gedling</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Gedling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66.7% </w:t>
      </w:r>
      <w:r w:rsidRPr="004747BF">
        <w:rPr>
          <w:rFonts w:ascii="Libre Franklin Light" w:eastAsia="Times New Roman" w:hAnsi="Libre Franklin Light" w:cs="Calibri Light"/>
        </w:rPr>
        <w:t xml:space="preserve">of those respondents classified as PGSI 8+ in Gedling</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Gedling is estimated to be </w:t>
      </w:r>
      <w:r w:rsidRPr="00773DF7">
        <w:rPr>
          <w:rFonts w:ascii="Libre Franklin Light" w:eastAsia="Times New Roman" w:hAnsi="Libre Franklin Light" w:cs="Calibri Light"/>
          <w:b/>
          <w:bCs/>
          <w:color w:val="C45911" w:themeColor="accent2" w:themeShade="BF"/>
        </w:rPr>
        <w:t xml:space="preserve">£1,475,329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Gedling</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Gedling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Gedling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Gedling</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edling.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Gedling</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edling.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Gedling</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Gedling</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edling.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Gedling</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Gedling</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Gedling</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Gedling</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Gedling</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Gedling</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£1,475,329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Gedling</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£24,031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£496,968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£35,601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£10,013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£18,357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£890,359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£1,475,329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Gedling</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Gedling</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Gedling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Gedling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Gedling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Gedling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Gedling</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Gedling</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Gedling</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11.5%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Gedling</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Gedling</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Gedling</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15EF31A-895F-401F-8263-C61DF726E6B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